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70518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"Оленевская средняя школа" муниципального образования Черноморский район Республики Крым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70518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296440, Республика Крым, Черноморский район, с. Оленевка, ул. Ленина, д. 39; Директор Дейлид Анжелика Михайловна; olenevka.shola@mail.ru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15635F">
              <w:rPr>
                <w:color w:val="000000"/>
                <w:sz w:val="20"/>
                <w:szCs w:val="20"/>
              </w:rPr>
              <w:t>ОК</w:t>
            </w:r>
            <w:r w:rsidR="00706872">
              <w:rPr>
                <w:color w:val="000000"/>
                <w:sz w:val="20"/>
                <w:szCs w:val="20"/>
              </w:rPr>
              <w:t>АТО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70518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9110089015</w:t>
            </w:r>
          </w:p>
        </w:tc>
        <w:tc>
          <w:tcPr>
            <w:tcW w:w="1653" w:type="dxa"/>
          </w:tcPr>
          <w:p w:rsidR="00776AA2" w:rsidRPr="001B6640" w:rsidRDefault="0070518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00801154</w:t>
            </w:r>
          </w:p>
        </w:tc>
        <w:tc>
          <w:tcPr>
            <w:tcW w:w="1995" w:type="dxa"/>
          </w:tcPr>
          <w:p w:rsidR="00776AA2" w:rsidRPr="001B6640" w:rsidRDefault="0070518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70518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1B6640" w:rsidRDefault="0070518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35656478101</w:t>
            </w:r>
          </w:p>
        </w:tc>
      </w:tr>
    </w:tbl>
    <w:p w:rsidR="00776AA2" w:rsidRDefault="00776AA2" w:rsidP="00367816">
      <w:pPr>
        <w:pStyle w:val="1"/>
      </w:pPr>
    </w:p>
    <w:p w:rsidR="00FB001B" w:rsidRPr="00403152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705183">
        <w:rPr>
          <w:b w:val="0"/>
        </w:rPr>
        <w:t xml:space="preserve"> 48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232C8F" w:rsidRDefault="00705183" w:rsidP="00232C8F">
            <w:r>
              <w:t>Кастелянша, 2 разряд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705183" w:rsidP="00232C8F">
            <w:r>
              <w:t>12720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705183" w:rsidRPr="00705183">
        <w:rPr>
          <w:rStyle w:val="aa"/>
        </w:rPr>
        <w:t xml:space="preserve"> Обслуживающий персонал, МБОУ «Оленевская средняя школа», с. Оленевка, ул. Ленина, 39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705183" w:rsidRPr="00705183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7462E1">
      <w:pPr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 </w:t>
      </w:r>
      <w:r w:rsidR="007462E1" w:rsidRPr="00481C22">
        <w:rPr>
          <w:u w:val="single"/>
        </w:rPr>
        <w:fldChar w:fldCharType="begin"/>
      </w:r>
      <w:r w:rsidR="007462E1" w:rsidRPr="00481C22">
        <w:rPr>
          <w:u w:val="single"/>
        </w:rPr>
        <w:instrText xml:space="preserve"> DOCVARIABLE "</w:instrText>
      </w:r>
      <w:r w:rsidR="007462E1">
        <w:rPr>
          <w:u w:val="single"/>
          <w:lang w:val="en-US"/>
        </w:rPr>
        <w:instrText>etks</w:instrText>
      </w:r>
      <w:r w:rsidR="007462E1" w:rsidRPr="00A7346C">
        <w:rPr>
          <w:u w:val="single"/>
        </w:rPr>
        <w:instrText>_</w:instrText>
      </w:r>
      <w:r w:rsidR="007462E1">
        <w:rPr>
          <w:u w:val="single"/>
          <w:lang w:val="en-US"/>
        </w:rPr>
        <w:instrText>info</w:instrText>
      </w:r>
      <w:r w:rsidR="007462E1" w:rsidRPr="00481C22">
        <w:rPr>
          <w:u w:val="single"/>
        </w:rPr>
        <w:instrText xml:space="preserve">" \* MERGEFORMAT </w:instrText>
      </w:r>
      <w:r w:rsidR="007462E1" w:rsidRPr="00481C22">
        <w:rPr>
          <w:u w:val="single"/>
        </w:rPr>
        <w:fldChar w:fldCharType="separate"/>
      </w:r>
      <w:r w:rsidR="00705183" w:rsidRPr="00705183">
        <w:rPr>
          <w:u w:val="single"/>
        </w:rPr>
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665)</w:t>
      </w:r>
      <w:r w:rsidR="007462E1" w:rsidRPr="00481C22">
        <w:rPr>
          <w:u w:val="single"/>
        </w:rPr>
        <w:fldChar w:fldCharType="end"/>
      </w:r>
      <w:r w:rsidR="007462E1" w:rsidRPr="00481C22">
        <w:rPr>
          <w:u w:val="single"/>
        </w:rPr>
        <w:t xml:space="preserve"> </w:t>
      </w:r>
      <w:r w:rsidR="007462E1" w:rsidRPr="00481C22">
        <w:rPr>
          <w:u w:val="single"/>
        </w:rPr>
        <w:tab/>
        <w:t> 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705183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705183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705183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705183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705183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705183" w:rsidP="0098630F">
            <w:pPr>
              <w:jc w:val="center"/>
            </w:pPr>
            <w:r>
              <w:t>185-140-345 55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403152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403152">
        <w:t xml:space="preserve"> </w:t>
      </w:r>
      <w:r w:rsidRPr="00710271">
        <w:t>Используемое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705183" w:rsidRPr="00705183">
        <w:rPr>
          <w:rStyle w:val="aa"/>
        </w:rPr>
        <w:t xml:space="preserve"> Гладильный пресс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tools \* MERGEFORMAT </w:instrText>
      </w:r>
      <w:r w:rsidRPr="00883461">
        <w:rPr>
          <w:rStyle w:val="aa"/>
        </w:rPr>
        <w:fldChar w:fldCharType="separate"/>
      </w:r>
      <w:r w:rsidR="00705183" w:rsidRPr="00705183">
        <w:rPr>
          <w:rStyle w:val="aa"/>
        </w:rPr>
        <w:t xml:space="preserve"> Белье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403152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CC500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C500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C500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CC500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C500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C500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CC500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C500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C500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CC500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C500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C500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CC500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C500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C500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CC500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C500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C500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CC500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C500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C500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CC500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C500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C500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C500F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CC500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C500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C500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CC500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C500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C500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CC500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CC500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C500F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CC500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C500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C500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C500F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C500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CC500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C500F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C500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C500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C500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CC500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CC500F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0315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0315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0315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0315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0315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0315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0315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0315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0315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0315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0315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0315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0315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0315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0315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6"/>
            <w:bookmarkEnd w:id="28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017AE9">
              <w:t>страховой</w:t>
            </w:r>
            <w:r w:rsidRPr="00481C2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0315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0315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0315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9" w:name="s040_7"/>
            <w:bookmarkEnd w:id="29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0315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0315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0315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18.</w:t>
            </w:r>
          </w:p>
        </w:tc>
      </w:tr>
    </w:tbl>
    <w:p w:rsidR="00481C22" w:rsidRPr="00403152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CC500F" w:rsidRPr="00CC500F">
        <w:rPr>
          <w:i/>
          <w:u w:val="single"/>
        </w:rPr>
        <w:t>1. Рекомендации по улучшению условий труда: не требуются</w:t>
      </w:r>
      <w:r w:rsidR="00CC500F" w:rsidRPr="00CC500F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1).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652027" w:rsidRPr="00652027">
        <w:rPr>
          <w:u w:val="single"/>
        </w:rPr>
        <w:t>26.11.2020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705183" w:rsidP="004E51DC">
            <w:pPr>
              <w:pStyle w:val="a8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705183" w:rsidP="004E51DC">
            <w:pPr>
              <w:pStyle w:val="a8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705183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70518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705183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705183" w:rsidP="004E51DC">
            <w:pPr>
              <w:pStyle w:val="a8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70518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705183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705183" w:rsidRPr="00705183" w:rsidTr="0070518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183" w:rsidRPr="00705183" w:rsidRDefault="00705183" w:rsidP="004E51DC">
            <w:pPr>
              <w:pStyle w:val="a8"/>
            </w:pPr>
            <w:r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05183" w:rsidRPr="00705183" w:rsidRDefault="0070518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183" w:rsidRPr="00705183" w:rsidRDefault="0070518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5183" w:rsidRPr="00705183" w:rsidRDefault="0070518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183" w:rsidRPr="00705183" w:rsidRDefault="00705183" w:rsidP="004E51DC">
            <w:pPr>
              <w:pStyle w:val="a8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183" w:rsidRPr="00705183" w:rsidRDefault="0070518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183" w:rsidRPr="00705183" w:rsidRDefault="00705183" w:rsidP="004E51DC">
            <w:pPr>
              <w:pStyle w:val="a8"/>
            </w:pPr>
          </w:p>
        </w:tc>
      </w:tr>
      <w:tr w:rsidR="00705183" w:rsidRPr="00705183" w:rsidTr="0070518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05183" w:rsidRPr="00705183" w:rsidRDefault="00705183" w:rsidP="004E51DC">
            <w:pPr>
              <w:pStyle w:val="a8"/>
              <w:rPr>
                <w:vertAlign w:val="superscript"/>
              </w:rPr>
            </w:pPr>
            <w:r w:rsidRPr="0070518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05183" w:rsidRPr="00705183" w:rsidRDefault="0070518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05183" w:rsidRPr="00705183" w:rsidRDefault="00705183" w:rsidP="004E51DC">
            <w:pPr>
              <w:pStyle w:val="a8"/>
              <w:rPr>
                <w:vertAlign w:val="superscript"/>
              </w:rPr>
            </w:pPr>
            <w:r w:rsidRPr="0070518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05183" w:rsidRPr="00705183" w:rsidRDefault="0070518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05183" w:rsidRPr="00705183" w:rsidRDefault="00705183" w:rsidP="004E51DC">
            <w:pPr>
              <w:pStyle w:val="a8"/>
              <w:rPr>
                <w:vertAlign w:val="superscript"/>
              </w:rPr>
            </w:pPr>
            <w:r w:rsidRPr="0070518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05183" w:rsidRPr="00705183" w:rsidRDefault="0070518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05183" w:rsidRPr="00705183" w:rsidRDefault="00705183" w:rsidP="004E51DC">
            <w:pPr>
              <w:pStyle w:val="a8"/>
              <w:rPr>
                <w:vertAlign w:val="superscript"/>
              </w:rPr>
            </w:pPr>
            <w:r w:rsidRPr="00705183">
              <w:rPr>
                <w:vertAlign w:val="superscript"/>
              </w:rPr>
              <w:t>(дата)</w:t>
            </w:r>
          </w:p>
        </w:tc>
      </w:tr>
      <w:tr w:rsidR="00705183" w:rsidRPr="00705183" w:rsidTr="0070518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183" w:rsidRPr="00705183" w:rsidRDefault="00705183" w:rsidP="004E51DC">
            <w:pPr>
              <w:pStyle w:val="a8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05183" w:rsidRPr="00705183" w:rsidRDefault="0070518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183" w:rsidRPr="00705183" w:rsidRDefault="0070518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5183" w:rsidRPr="00705183" w:rsidRDefault="0070518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183" w:rsidRPr="00705183" w:rsidRDefault="00705183" w:rsidP="004E51DC">
            <w:pPr>
              <w:pStyle w:val="a8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183" w:rsidRPr="00705183" w:rsidRDefault="0070518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183" w:rsidRPr="00705183" w:rsidRDefault="00705183" w:rsidP="004E51DC">
            <w:pPr>
              <w:pStyle w:val="a8"/>
            </w:pPr>
          </w:p>
        </w:tc>
      </w:tr>
      <w:tr w:rsidR="00705183" w:rsidRPr="00705183" w:rsidTr="0070518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05183" w:rsidRPr="00705183" w:rsidRDefault="00705183" w:rsidP="004E51DC">
            <w:pPr>
              <w:pStyle w:val="a8"/>
              <w:rPr>
                <w:vertAlign w:val="superscript"/>
              </w:rPr>
            </w:pPr>
            <w:r w:rsidRPr="0070518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05183" w:rsidRPr="00705183" w:rsidRDefault="0070518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05183" w:rsidRPr="00705183" w:rsidRDefault="00705183" w:rsidP="004E51DC">
            <w:pPr>
              <w:pStyle w:val="a8"/>
              <w:rPr>
                <w:vertAlign w:val="superscript"/>
              </w:rPr>
            </w:pPr>
            <w:r w:rsidRPr="0070518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05183" w:rsidRPr="00705183" w:rsidRDefault="0070518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05183" w:rsidRPr="00705183" w:rsidRDefault="00705183" w:rsidP="004E51DC">
            <w:pPr>
              <w:pStyle w:val="a8"/>
              <w:rPr>
                <w:vertAlign w:val="superscript"/>
              </w:rPr>
            </w:pPr>
            <w:r w:rsidRPr="0070518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05183" w:rsidRPr="00705183" w:rsidRDefault="0070518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05183" w:rsidRPr="00705183" w:rsidRDefault="00705183" w:rsidP="004E51DC">
            <w:pPr>
              <w:pStyle w:val="a8"/>
              <w:rPr>
                <w:vertAlign w:val="superscript"/>
              </w:rPr>
            </w:pPr>
            <w:r w:rsidRPr="00705183">
              <w:rPr>
                <w:vertAlign w:val="superscript"/>
              </w:rPr>
              <w:t>(дата)</w:t>
            </w:r>
          </w:p>
        </w:tc>
      </w:tr>
      <w:tr w:rsidR="00705183" w:rsidRPr="00705183" w:rsidTr="0070518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183" w:rsidRPr="00705183" w:rsidRDefault="00705183" w:rsidP="004E51DC">
            <w:pPr>
              <w:pStyle w:val="a8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05183" w:rsidRPr="00705183" w:rsidRDefault="0070518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183" w:rsidRPr="00705183" w:rsidRDefault="0070518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5183" w:rsidRPr="00705183" w:rsidRDefault="0070518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183" w:rsidRPr="00705183" w:rsidRDefault="00705183" w:rsidP="004E51DC">
            <w:pPr>
              <w:pStyle w:val="a8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183" w:rsidRPr="00705183" w:rsidRDefault="0070518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183" w:rsidRPr="00705183" w:rsidRDefault="00705183" w:rsidP="004E51DC">
            <w:pPr>
              <w:pStyle w:val="a8"/>
            </w:pPr>
          </w:p>
        </w:tc>
      </w:tr>
      <w:tr w:rsidR="00705183" w:rsidRPr="00705183" w:rsidTr="0070518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05183" w:rsidRPr="00705183" w:rsidRDefault="00705183" w:rsidP="004E51DC">
            <w:pPr>
              <w:pStyle w:val="a8"/>
              <w:rPr>
                <w:vertAlign w:val="superscript"/>
              </w:rPr>
            </w:pPr>
            <w:r w:rsidRPr="0070518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05183" w:rsidRPr="00705183" w:rsidRDefault="0070518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05183" w:rsidRPr="00705183" w:rsidRDefault="00705183" w:rsidP="004E51DC">
            <w:pPr>
              <w:pStyle w:val="a8"/>
              <w:rPr>
                <w:vertAlign w:val="superscript"/>
              </w:rPr>
            </w:pPr>
            <w:r w:rsidRPr="0070518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05183" w:rsidRPr="00705183" w:rsidRDefault="0070518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05183" w:rsidRPr="00705183" w:rsidRDefault="00705183" w:rsidP="004E51DC">
            <w:pPr>
              <w:pStyle w:val="a8"/>
              <w:rPr>
                <w:vertAlign w:val="superscript"/>
              </w:rPr>
            </w:pPr>
            <w:r w:rsidRPr="0070518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05183" w:rsidRPr="00705183" w:rsidRDefault="0070518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05183" w:rsidRPr="00705183" w:rsidRDefault="00705183" w:rsidP="004E51DC">
            <w:pPr>
              <w:pStyle w:val="a8"/>
              <w:rPr>
                <w:vertAlign w:val="superscript"/>
              </w:rPr>
            </w:pPr>
            <w:r w:rsidRPr="00705183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CC500F" w:rsidTr="00CC500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CC500F" w:rsidRDefault="00CC500F" w:rsidP="003C5C39">
            <w:pPr>
              <w:pStyle w:val="a8"/>
            </w:pPr>
            <w:r w:rsidRPr="00CC500F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CC500F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CC500F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CC500F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CC500F" w:rsidRDefault="00CC500F" w:rsidP="003C5C39">
            <w:pPr>
              <w:pStyle w:val="a8"/>
            </w:pPr>
            <w:r w:rsidRPr="00CC500F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CC500F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CC500F" w:rsidRDefault="00652027" w:rsidP="003C5C39">
            <w:pPr>
              <w:pStyle w:val="a8"/>
            </w:pPr>
            <w:r>
              <w:t>26.11.2020</w:t>
            </w:r>
          </w:p>
        </w:tc>
      </w:tr>
      <w:tr w:rsidR="00EF07A3" w:rsidRPr="00CC500F" w:rsidTr="00CC500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CC500F" w:rsidRDefault="00CC500F" w:rsidP="003C5C39">
            <w:pPr>
              <w:pStyle w:val="a8"/>
              <w:rPr>
                <w:b/>
                <w:vertAlign w:val="superscript"/>
              </w:rPr>
            </w:pPr>
            <w:r w:rsidRPr="00CC500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CC500F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CC500F" w:rsidRDefault="00CC500F" w:rsidP="00EF07A3">
            <w:pPr>
              <w:pStyle w:val="a8"/>
              <w:rPr>
                <w:b/>
                <w:vertAlign w:val="superscript"/>
              </w:rPr>
            </w:pPr>
            <w:r w:rsidRPr="00CC500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CC500F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CC500F" w:rsidRDefault="00CC500F" w:rsidP="00EF07A3">
            <w:pPr>
              <w:pStyle w:val="a8"/>
              <w:rPr>
                <w:b/>
                <w:vertAlign w:val="superscript"/>
              </w:rPr>
            </w:pPr>
            <w:r w:rsidRPr="00CC500F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CC500F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CC500F" w:rsidRDefault="00CC500F" w:rsidP="00EF07A3">
            <w:pPr>
              <w:pStyle w:val="a8"/>
              <w:rPr>
                <w:vertAlign w:val="superscript"/>
              </w:rPr>
            </w:pPr>
            <w:r w:rsidRPr="00CC500F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70518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705183" w:rsidP="004E51DC">
            <w:pPr>
              <w:pStyle w:val="a8"/>
            </w:pPr>
            <w:r>
              <w:t>Педорченко Галина Ивановна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705183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152" w:rsidRDefault="00403152" w:rsidP="0076042D">
      <w:pPr>
        <w:pStyle w:val="a9"/>
      </w:pPr>
      <w:r>
        <w:separator/>
      </w:r>
    </w:p>
  </w:endnote>
  <w:endnote w:type="continuationSeparator" w:id="0">
    <w:p w:rsidR="00403152" w:rsidRDefault="00403152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76042D">
      <w:tc>
        <w:tcPr>
          <w:tcW w:w="4428" w:type="dxa"/>
        </w:tcPr>
        <w:p w:rsidR="00481C22" w:rsidRPr="003D5592" w:rsidRDefault="0070518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48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652027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652027" w:rsidRPr="00652027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152" w:rsidRDefault="00403152" w:rsidP="0076042D">
      <w:pPr>
        <w:pStyle w:val="a9"/>
      </w:pPr>
      <w:r>
        <w:separator/>
      </w:r>
    </w:p>
  </w:footnote>
  <w:footnote w:type="continuationSeparator" w:id="0">
    <w:p w:rsidR="00403152" w:rsidRDefault="0040315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ceh_info" w:val=" Обслуживающий персонал, МБОУ «Оленевская средняя школа», с. Оленевка, ул. Ленина, 39"/>
    <w:docVar w:name="class" w:val=" не определен "/>
    <w:docVar w:name="close_doc_flag" w:val="0"/>
    <w:docVar w:name="co_classes" w:val="   "/>
    <w:docVar w:name="codeok" w:val=" 12720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)"/>
    <w:docVar w:name="fac_name" w:val="Карта АРМ"/>
    <w:docVar w:name="fac_name2" w:val="Карта"/>
    <w:docVar w:name="facid" w:val="20"/>
    <w:docVar w:name="fact_adr" w:val="   "/>
    <w:docVar w:name="fill_date" w:val="26.11.2020"/>
    <w:docVar w:name="footer_num" w:val="Карта СОУТ № 48"/>
    <w:docVar w:name="gig_kut" w:val="2"/>
    <w:docVar w:name="hlp" w:val="3"/>
    <w:docVar w:name="izm_date" w:val="18.11.2020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48 "/>
    <w:docVar w:name="oborud" w:val=" Гладильный пресс "/>
    <w:docVar w:name="org_id" w:val="1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aschet" w:val="   "/>
    <w:docVar w:name="rm_guid" w:val="029B2071713F4F7EAFC90CC86446AC00"/>
    <w:docVar w:name="rm_id" w:val="47"/>
    <w:docVar w:name="rm_name" w:val="                                          "/>
    <w:docVar w:name="rm_number" w:val=" 48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1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160"/>
    <w:docVar w:name="tools" w:val=" Белье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1)"/>
    <w:docVar w:name="version" w:val="51"/>
  </w:docVars>
  <w:rsids>
    <w:rsidRoot w:val="00403152"/>
    <w:rsid w:val="000024F1"/>
    <w:rsid w:val="00017AE9"/>
    <w:rsid w:val="00025683"/>
    <w:rsid w:val="00035C30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03152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52027"/>
    <w:rsid w:val="0069682B"/>
    <w:rsid w:val="006C28B3"/>
    <w:rsid w:val="007049EB"/>
    <w:rsid w:val="00705183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D2EBB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C500F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6B0DAAB6-FC5B-4EB5-B9AB-EB2D7E1FC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3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6</cp:revision>
  <dcterms:created xsi:type="dcterms:W3CDTF">2020-11-20T09:21:00Z</dcterms:created>
  <dcterms:modified xsi:type="dcterms:W3CDTF">2020-11-27T04:52:00Z</dcterms:modified>
</cp:coreProperties>
</file>